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FC1" w:rsidRDefault="00EC691C" w:rsidP="00EC691C">
      <w:pPr>
        <w:jc w:val="center"/>
      </w:pPr>
      <w:bookmarkStart w:id="0" w:name="_GoBack"/>
      <w:bookmarkEnd w:id="0"/>
      <w:r>
        <w:t>Standards Unwrapped:</w:t>
      </w:r>
      <w:r w:rsidR="004C511F">
        <w:t xml:space="preserve">  L</w:t>
      </w:r>
      <w:r w:rsidR="004C511F">
        <w:tab/>
      </w:r>
      <w:r w:rsidR="004C511F">
        <w:tab/>
      </w:r>
      <w:r>
        <w:t>Grade Level</w:t>
      </w:r>
      <w:r w:rsidR="004C511F">
        <w:t>: 1</w:t>
      </w:r>
    </w:p>
    <w:p w:rsidR="00EC691C" w:rsidRDefault="00EC691C" w:rsidP="00EC691C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0"/>
        <w:gridCol w:w="4746"/>
      </w:tblGrid>
      <w:tr w:rsidR="00EC691C" w:rsidRPr="00EC691C" w:rsidTr="004C511F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1C" w:rsidRPr="00EC691C" w:rsidRDefault="00EC691C" w:rsidP="00EC691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  <w:r w:rsidR="004C511F">
              <w:rPr>
                <w:b/>
                <w:sz w:val="28"/>
                <w:szCs w:val="28"/>
              </w:rPr>
              <w:t xml:space="preserve">  Demonstrate command of the conventions of standard English grammar and usage when writing or speaking.</w:t>
            </w:r>
          </w:p>
          <w:p w:rsidR="00EC691C" w:rsidRPr="00EC691C" w:rsidRDefault="00EC691C" w:rsidP="00EC691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EC691C" w:rsidRPr="00EC691C" w:rsidTr="004C511F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1C" w:rsidRPr="00EC691C" w:rsidRDefault="00EC691C" w:rsidP="00EC691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UNWRAPPED STANDARD:</w:t>
            </w:r>
          </w:p>
          <w:p w:rsidR="004C511F" w:rsidRPr="004C511F" w:rsidRDefault="004C511F" w:rsidP="004C511F">
            <w:pPr>
              <w:spacing w:after="0" w:line="240" w:lineRule="auto"/>
              <w:rPr>
                <w:sz w:val="28"/>
                <w:szCs w:val="28"/>
                <w:u w:val="single"/>
              </w:rPr>
            </w:pPr>
            <w:r w:rsidRPr="004C511F">
              <w:rPr>
                <w:sz w:val="28"/>
                <w:szCs w:val="28"/>
                <w:highlight w:val="yellow"/>
              </w:rPr>
              <w:t>Demonstrate</w:t>
            </w:r>
            <w:r>
              <w:rPr>
                <w:sz w:val="28"/>
                <w:szCs w:val="28"/>
              </w:rPr>
              <w:t xml:space="preserve">   </w:t>
            </w:r>
            <w:r w:rsidRPr="004C511F">
              <w:rPr>
                <w:sz w:val="28"/>
                <w:szCs w:val="28"/>
                <w:highlight w:val="yellow"/>
              </w:rPr>
              <w:t>Usage</w:t>
            </w:r>
            <w:r>
              <w:rPr>
                <w:sz w:val="28"/>
                <w:szCs w:val="28"/>
              </w:rPr>
              <w:t xml:space="preserve">    </w:t>
            </w:r>
            <w:r w:rsidR="00263672" w:rsidRPr="00263672">
              <w:rPr>
                <w:sz w:val="28"/>
                <w:szCs w:val="28"/>
                <w:highlight w:val="yellow"/>
              </w:rPr>
              <w:t>Writing    Speaking</w:t>
            </w:r>
            <w:r>
              <w:rPr>
                <w:sz w:val="28"/>
                <w:szCs w:val="28"/>
              </w:rPr>
              <w:t xml:space="preserve">  </w:t>
            </w:r>
            <w:r w:rsidRPr="004C511F">
              <w:rPr>
                <w:sz w:val="28"/>
                <w:szCs w:val="28"/>
                <w:u w:val="single"/>
              </w:rPr>
              <w:t>command of the conventions of standard English grammar and usage when writing or speaking.</w:t>
            </w:r>
          </w:p>
          <w:p w:rsidR="00EC691C" w:rsidRPr="00EC691C" w:rsidRDefault="00EC691C" w:rsidP="00EC691C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EC691C" w:rsidRPr="00EC691C" w:rsidTr="004C511F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1C" w:rsidRPr="00EC691C" w:rsidRDefault="00EC691C" w:rsidP="00EC691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EC691C" w:rsidRDefault="00263672" w:rsidP="004C511F">
            <w:pPr>
              <w:numPr>
                <w:ilvl w:val="0"/>
                <w:numId w:val="3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</w:t>
            </w:r>
            <w:r w:rsidR="004C511F">
              <w:rPr>
                <w:sz w:val="28"/>
                <w:szCs w:val="28"/>
              </w:rPr>
              <w:t>pper and lowercase letters.</w:t>
            </w:r>
          </w:p>
          <w:p w:rsidR="004C511F" w:rsidRDefault="00263672" w:rsidP="004C511F">
            <w:pPr>
              <w:numPr>
                <w:ilvl w:val="0"/>
                <w:numId w:val="3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  <w:r w:rsidR="004C511F">
              <w:rPr>
                <w:sz w:val="28"/>
                <w:szCs w:val="28"/>
              </w:rPr>
              <w:t>ommon, proper, and possessive nouns.</w:t>
            </w:r>
          </w:p>
          <w:p w:rsidR="004C511F" w:rsidRDefault="00263672" w:rsidP="004C511F">
            <w:pPr>
              <w:numPr>
                <w:ilvl w:val="0"/>
                <w:numId w:val="3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</w:t>
            </w:r>
            <w:r w:rsidR="004C511F">
              <w:rPr>
                <w:sz w:val="28"/>
                <w:szCs w:val="28"/>
              </w:rPr>
              <w:t>ingular and plural nouns with matching verbs in basic sentences.</w:t>
            </w:r>
          </w:p>
          <w:p w:rsidR="004C511F" w:rsidRDefault="00263672" w:rsidP="004C511F">
            <w:pPr>
              <w:numPr>
                <w:ilvl w:val="0"/>
                <w:numId w:val="3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</w:t>
            </w:r>
            <w:r w:rsidR="004C511F">
              <w:rPr>
                <w:sz w:val="28"/>
                <w:szCs w:val="28"/>
              </w:rPr>
              <w:t>erbs to convey a sense of past, present, and future.</w:t>
            </w:r>
          </w:p>
          <w:p w:rsidR="004C511F" w:rsidRDefault="00263672" w:rsidP="004C511F">
            <w:pPr>
              <w:numPr>
                <w:ilvl w:val="0"/>
                <w:numId w:val="3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Frequently occurring adjectives.</w:t>
            </w:r>
          </w:p>
          <w:p w:rsidR="00263672" w:rsidRDefault="00263672" w:rsidP="004C511F">
            <w:pPr>
              <w:numPr>
                <w:ilvl w:val="0"/>
                <w:numId w:val="3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Frequently occurring conjunctions.</w:t>
            </w:r>
          </w:p>
          <w:p w:rsidR="00263672" w:rsidRDefault="00263672" w:rsidP="004C511F">
            <w:pPr>
              <w:numPr>
                <w:ilvl w:val="0"/>
                <w:numId w:val="3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Determiners</w:t>
            </w:r>
          </w:p>
          <w:p w:rsidR="00263672" w:rsidRDefault="00263672" w:rsidP="004C511F">
            <w:pPr>
              <w:numPr>
                <w:ilvl w:val="0"/>
                <w:numId w:val="3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Frequently occurring prepositions.</w:t>
            </w:r>
          </w:p>
          <w:p w:rsidR="00263672" w:rsidRPr="00EC691C" w:rsidRDefault="00263672" w:rsidP="00263672">
            <w:pPr>
              <w:numPr>
                <w:ilvl w:val="0"/>
                <w:numId w:val="3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Complete simple and compound declarative, interrogative, imperative, and exclamatory sentences in response to prompts.</w:t>
            </w:r>
          </w:p>
          <w:p w:rsidR="00EC691C" w:rsidRPr="00EC691C" w:rsidRDefault="00EC691C" w:rsidP="00EC691C">
            <w:pPr>
              <w:pStyle w:val="ListParagraph"/>
              <w:spacing w:after="0" w:line="240" w:lineRule="auto"/>
              <w:ind w:left="1440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1C" w:rsidRDefault="00EC691C" w:rsidP="00EC691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263672" w:rsidRDefault="00263672" w:rsidP="00EC691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4C511F" w:rsidRPr="00263672" w:rsidRDefault="004C511F" w:rsidP="00EC691C">
            <w:pPr>
              <w:spacing w:after="0" w:line="240" w:lineRule="auto"/>
              <w:rPr>
                <w:sz w:val="28"/>
                <w:szCs w:val="28"/>
              </w:rPr>
            </w:pPr>
            <w:r w:rsidRPr="00263672">
              <w:rPr>
                <w:sz w:val="28"/>
                <w:szCs w:val="28"/>
              </w:rPr>
              <w:t>Demonstrate</w:t>
            </w:r>
          </w:p>
          <w:p w:rsidR="00EC691C" w:rsidRDefault="00EC691C" w:rsidP="00263672">
            <w:pPr>
              <w:spacing w:after="0" w:line="240" w:lineRule="auto"/>
              <w:rPr>
                <w:sz w:val="28"/>
                <w:szCs w:val="28"/>
              </w:rPr>
            </w:pPr>
          </w:p>
          <w:p w:rsidR="00263672" w:rsidRPr="00EC691C" w:rsidRDefault="00935310" w:rsidP="0026367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Use</w:t>
            </w:r>
          </w:p>
          <w:p w:rsidR="00EC691C" w:rsidRDefault="00EC691C" w:rsidP="00EC691C">
            <w:pPr>
              <w:spacing w:after="0" w:line="240" w:lineRule="auto"/>
              <w:rPr>
                <w:sz w:val="28"/>
                <w:szCs w:val="28"/>
              </w:rPr>
            </w:pPr>
          </w:p>
          <w:p w:rsidR="00263672" w:rsidRDefault="00263672" w:rsidP="00EC691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Print </w:t>
            </w:r>
          </w:p>
          <w:p w:rsidR="00263672" w:rsidRPr="00EC691C" w:rsidRDefault="00263672" w:rsidP="00EC691C">
            <w:pPr>
              <w:spacing w:after="0" w:line="240" w:lineRule="auto"/>
              <w:rPr>
                <w:sz w:val="28"/>
                <w:szCs w:val="28"/>
              </w:rPr>
            </w:pPr>
          </w:p>
          <w:p w:rsidR="00EC691C" w:rsidRDefault="00263672" w:rsidP="00EC691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Write</w:t>
            </w:r>
          </w:p>
          <w:p w:rsidR="00263672" w:rsidRDefault="00263672" w:rsidP="00EC691C">
            <w:pPr>
              <w:spacing w:after="0" w:line="240" w:lineRule="auto"/>
              <w:rPr>
                <w:sz w:val="28"/>
                <w:szCs w:val="28"/>
              </w:rPr>
            </w:pPr>
          </w:p>
          <w:p w:rsidR="00263672" w:rsidRDefault="00263672" w:rsidP="00EC691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Speak</w:t>
            </w:r>
          </w:p>
          <w:p w:rsidR="00935310" w:rsidRDefault="00935310" w:rsidP="00EC691C">
            <w:pPr>
              <w:spacing w:after="0" w:line="240" w:lineRule="auto"/>
              <w:rPr>
                <w:sz w:val="28"/>
                <w:szCs w:val="28"/>
              </w:rPr>
            </w:pPr>
          </w:p>
          <w:p w:rsidR="00263672" w:rsidRPr="00EC691C" w:rsidRDefault="00263672" w:rsidP="00EC691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Produce and expand</w:t>
            </w:r>
          </w:p>
        </w:tc>
      </w:tr>
      <w:tr w:rsidR="004C511F" w:rsidRPr="00EC691C" w:rsidTr="004C511F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11F" w:rsidRPr="00EC691C" w:rsidRDefault="004C511F" w:rsidP="004C51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  <w:r w:rsidR="00263672">
              <w:rPr>
                <w:b/>
                <w:sz w:val="28"/>
                <w:szCs w:val="28"/>
              </w:rPr>
              <w:t xml:space="preserve">  Demonstrate command of the conventions of standard English capitalization, punctuation, and spelling when writing.</w:t>
            </w:r>
          </w:p>
        </w:tc>
      </w:tr>
      <w:tr w:rsidR="004C511F" w:rsidRPr="00EC691C" w:rsidTr="004C511F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11F" w:rsidRPr="00EC691C" w:rsidRDefault="004C511F" w:rsidP="004C51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UNWRAPPED STANDARD:</w:t>
            </w:r>
          </w:p>
          <w:p w:rsidR="004C511F" w:rsidRPr="00EC691C" w:rsidRDefault="00263672" w:rsidP="004C511F">
            <w:pPr>
              <w:spacing w:after="0" w:line="240" w:lineRule="auto"/>
              <w:rPr>
                <w:sz w:val="28"/>
                <w:szCs w:val="28"/>
              </w:rPr>
            </w:pPr>
            <w:r w:rsidRPr="00263672">
              <w:rPr>
                <w:sz w:val="28"/>
                <w:szCs w:val="28"/>
                <w:highlight w:val="yellow"/>
              </w:rPr>
              <w:t>Demonstrate    Spelling     Writing</w:t>
            </w:r>
            <w:r>
              <w:rPr>
                <w:sz w:val="28"/>
                <w:szCs w:val="28"/>
              </w:rPr>
              <w:t xml:space="preserve">           </w:t>
            </w:r>
            <w:r w:rsidRPr="00263672">
              <w:rPr>
                <w:sz w:val="28"/>
                <w:szCs w:val="28"/>
                <w:u w:val="single"/>
              </w:rPr>
              <w:t>command of the conventions of standard English</w:t>
            </w:r>
          </w:p>
        </w:tc>
      </w:tr>
      <w:tr w:rsidR="004C511F" w:rsidRPr="00EC691C" w:rsidTr="004C511F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11F" w:rsidRPr="00EC691C" w:rsidRDefault="004C511F" w:rsidP="004C51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4C511F" w:rsidRDefault="00263672" w:rsidP="00263672">
            <w:pPr>
              <w:numPr>
                <w:ilvl w:val="0"/>
                <w:numId w:val="5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Dates and names of people.</w:t>
            </w:r>
          </w:p>
          <w:p w:rsidR="00263672" w:rsidRDefault="00263672" w:rsidP="00263672">
            <w:pPr>
              <w:numPr>
                <w:ilvl w:val="0"/>
                <w:numId w:val="5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Punctuation for sentences.</w:t>
            </w:r>
          </w:p>
          <w:p w:rsidR="00263672" w:rsidRDefault="00263672" w:rsidP="00263672">
            <w:pPr>
              <w:numPr>
                <w:ilvl w:val="0"/>
                <w:numId w:val="5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Commas in dates, and to separate single words in a series.</w:t>
            </w:r>
          </w:p>
          <w:p w:rsidR="00263672" w:rsidRDefault="00263672" w:rsidP="00263672">
            <w:pPr>
              <w:numPr>
                <w:ilvl w:val="0"/>
                <w:numId w:val="5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Convention</w:t>
            </w:r>
            <w:r w:rsidR="00935310">
              <w:rPr>
                <w:sz w:val="28"/>
                <w:szCs w:val="28"/>
              </w:rPr>
              <w:t>al</w:t>
            </w:r>
            <w:r>
              <w:rPr>
                <w:sz w:val="28"/>
                <w:szCs w:val="28"/>
              </w:rPr>
              <w:t xml:space="preserve"> spelling for words with common spelling patterns and for frequently occurring irregular words.</w:t>
            </w:r>
          </w:p>
          <w:p w:rsidR="00BB0FB5" w:rsidRPr="00EC691C" w:rsidRDefault="00BB0FB5" w:rsidP="00263672">
            <w:pPr>
              <w:numPr>
                <w:ilvl w:val="0"/>
                <w:numId w:val="5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Untaught words phonetically, drawing on phonemic awareness and spelling conventions.</w:t>
            </w:r>
          </w:p>
          <w:p w:rsidR="004C511F" w:rsidRPr="00EC691C" w:rsidRDefault="004C511F" w:rsidP="004C511F">
            <w:pPr>
              <w:pStyle w:val="ListParagraph"/>
              <w:spacing w:after="0" w:line="240" w:lineRule="auto"/>
              <w:ind w:left="1440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11F" w:rsidRPr="00EC691C" w:rsidRDefault="004C511F" w:rsidP="004C51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lastRenderedPageBreak/>
              <w:t>SKILLS:</w:t>
            </w:r>
          </w:p>
          <w:p w:rsidR="004C511F" w:rsidRDefault="00263672" w:rsidP="004C511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Demonstrate</w:t>
            </w:r>
          </w:p>
          <w:p w:rsidR="00263672" w:rsidRDefault="00263672" w:rsidP="004C511F">
            <w:pPr>
              <w:spacing w:after="0" w:line="240" w:lineRule="auto"/>
              <w:rPr>
                <w:sz w:val="28"/>
                <w:szCs w:val="28"/>
              </w:rPr>
            </w:pPr>
          </w:p>
          <w:p w:rsidR="00263672" w:rsidRDefault="00263672" w:rsidP="004C511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Write</w:t>
            </w:r>
          </w:p>
          <w:p w:rsidR="00263672" w:rsidRDefault="00263672" w:rsidP="004C511F">
            <w:pPr>
              <w:spacing w:after="0" w:line="240" w:lineRule="auto"/>
              <w:rPr>
                <w:sz w:val="28"/>
                <w:szCs w:val="28"/>
              </w:rPr>
            </w:pPr>
          </w:p>
          <w:p w:rsidR="00263672" w:rsidRDefault="00263672" w:rsidP="004C511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Spell</w:t>
            </w:r>
          </w:p>
          <w:p w:rsidR="00263672" w:rsidRDefault="00263672" w:rsidP="004C511F">
            <w:pPr>
              <w:spacing w:after="0" w:line="240" w:lineRule="auto"/>
              <w:rPr>
                <w:sz w:val="28"/>
                <w:szCs w:val="28"/>
              </w:rPr>
            </w:pPr>
          </w:p>
          <w:p w:rsidR="00263672" w:rsidRDefault="00263672" w:rsidP="004C511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Use</w:t>
            </w:r>
          </w:p>
          <w:p w:rsidR="00263672" w:rsidRDefault="00263672" w:rsidP="004C511F">
            <w:pPr>
              <w:spacing w:after="0" w:line="240" w:lineRule="auto"/>
              <w:rPr>
                <w:sz w:val="28"/>
                <w:szCs w:val="28"/>
              </w:rPr>
            </w:pPr>
          </w:p>
          <w:p w:rsidR="00263672" w:rsidRPr="00EC691C" w:rsidRDefault="00263672" w:rsidP="004C511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Capitalize</w:t>
            </w:r>
          </w:p>
          <w:p w:rsidR="004C511F" w:rsidRPr="00EC691C" w:rsidRDefault="004C511F" w:rsidP="004C511F">
            <w:pPr>
              <w:spacing w:after="0" w:line="240" w:lineRule="auto"/>
              <w:rPr>
                <w:sz w:val="28"/>
                <w:szCs w:val="28"/>
              </w:rPr>
            </w:pPr>
          </w:p>
          <w:p w:rsidR="004C511F" w:rsidRPr="00EC691C" w:rsidRDefault="004C511F" w:rsidP="004C511F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4C511F" w:rsidRPr="00EC691C" w:rsidTr="004C511F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11F" w:rsidRPr="00EC691C" w:rsidRDefault="004C511F" w:rsidP="004C51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lastRenderedPageBreak/>
              <w:t>STANDARD:</w:t>
            </w:r>
            <w:r w:rsidR="00BB0FB5">
              <w:rPr>
                <w:b/>
                <w:sz w:val="28"/>
                <w:szCs w:val="28"/>
              </w:rPr>
              <w:t xml:space="preserve">  Determine or clarify the meaning of unknown and multiple-meaning words and phrases based on grade1 reading and content, choosing flexibly from an array of strategies.</w:t>
            </w:r>
          </w:p>
          <w:p w:rsidR="004C511F" w:rsidRPr="00EC691C" w:rsidRDefault="004C511F" w:rsidP="004C511F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4C511F" w:rsidRPr="00EC691C" w:rsidTr="004C511F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11F" w:rsidRPr="00EC691C" w:rsidRDefault="004C511F" w:rsidP="004C51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UNWRAPPED STANDARD:</w:t>
            </w:r>
          </w:p>
          <w:p w:rsidR="004C511F" w:rsidRPr="00EC691C" w:rsidRDefault="00BB0FB5" w:rsidP="004C511F">
            <w:pPr>
              <w:spacing w:after="0" w:line="240" w:lineRule="auto"/>
              <w:rPr>
                <w:sz w:val="28"/>
                <w:szCs w:val="28"/>
              </w:rPr>
            </w:pPr>
            <w:r w:rsidRPr="00BB0FB5">
              <w:rPr>
                <w:sz w:val="28"/>
                <w:szCs w:val="28"/>
                <w:highlight w:val="yellow"/>
              </w:rPr>
              <w:t>Determine clarify choosing</w:t>
            </w:r>
            <w:r>
              <w:rPr>
                <w:sz w:val="28"/>
                <w:szCs w:val="28"/>
              </w:rPr>
              <w:t xml:space="preserve">    </w:t>
            </w:r>
            <w:r w:rsidRPr="00BB0FB5">
              <w:rPr>
                <w:b/>
                <w:sz w:val="28"/>
                <w:szCs w:val="28"/>
                <w:u w:val="single"/>
              </w:rPr>
              <w:t>the meaning of unknown and multiple-meaning words and phrases based on grade1 reading and content from an array of strategies</w:t>
            </w:r>
          </w:p>
        </w:tc>
      </w:tr>
      <w:tr w:rsidR="004C511F" w:rsidRPr="00EC691C" w:rsidTr="004C511F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11F" w:rsidRPr="00EC691C" w:rsidRDefault="004C511F" w:rsidP="004C51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4C511F" w:rsidRPr="00EC691C" w:rsidRDefault="004C511F" w:rsidP="004C511F">
            <w:pPr>
              <w:spacing w:after="0" w:line="240" w:lineRule="auto"/>
              <w:rPr>
                <w:sz w:val="28"/>
                <w:szCs w:val="28"/>
              </w:rPr>
            </w:pPr>
          </w:p>
          <w:p w:rsidR="004C511F" w:rsidRDefault="008F6C6D" w:rsidP="008F6C6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Sentence-level context as a clue to the meaning of a word or phrase</w:t>
            </w:r>
          </w:p>
          <w:p w:rsidR="008F6C6D" w:rsidRDefault="008F6C6D" w:rsidP="008F6C6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Frequently occurring affixes as a clue to the meaning of the word</w:t>
            </w:r>
          </w:p>
          <w:p w:rsidR="008F6C6D" w:rsidRDefault="008F6C6D" w:rsidP="008F6C6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Frequently occurring root words and their inflectional forms</w:t>
            </w:r>
          </w:p>
          <w:p w:rsidR="008F6C6D" w:rsidRPr="00EC691C" w:rsidRDefault="008F6C6D" w:rsidP="008F6C6D">
            <w:pPr>
              <w:pStyle w:val="ListParagraph"/>
              <w:spacing w:after="0" w:line="240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11F" w:rsidRPr="00EC691C" w:rsidRDefault="004C511F" w:rsidP="004C51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4C511F" w:rsidRPr="00EC691C" w:rsidRDefault="004C511F" w:rsidP="004C511F">
            <w:pPr>
              <w:spacing w:after="0" w:line="240" w:lineRule="auto"/>
              <w:rPr>
                <w:sz w:val="28"/>
                <w:szCs w:val="28"/>
              </w:rPr>
            </w:pPr>
          </w:p>
          <w:p w:rsidR="004C511F" w:rsidRDefault="008F6C6D" w:rsidP="004C511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Determine</w:t>
            </w:r>
          </w:p>
          <w:p w:rsidR="00935310" w:rsidRDefault="00935310" w:rsidP="004C511F">
            <w:pPr>
              <w:spacing w:after="0" w:line="240" w:lineRule="auto"/>
              <w:rPr>
                <w:sz w:val="28"/>
                <w:szCs w:val="28"/>
              </w:rPr>
            </w:pPr>
          </w:p>
          <w:p w:rsidR="008F6C6D" w:rsidRDefault="008F6C6D" w:rsidP="004C511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Clarify</w:t>
            </w:r>
          </w:p>
          <w:p w:rsidR="00935310" w:rsidRDefault="00935310" w:rsidP="004C511F">
            <w:pPr>
              <w:spacing w:after="0" w:line="240" w:lineRule="auto"/>
              <w:rPr>
                <w:sz w:val="28"/>
                <w:szCs w:val="28"/>
              </w:rPr>
            </w:pPr>
          </w:p>
          <w:p w:rsidR="008F6C6D" w:rsidRDefault="008F6C6D" w:rsidP="004C511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Use </w:t>
            </w:r>
          </w:p>
          <w:p w:rsidR="00935310" w:rsidRDefault="00935310" w:rsidP="004C511F">
            <w:pPr>
              <w:spacing w:after="0" w:line="240" w:lineRule="auto"/>
              <w:rPr>
                <w:sz w:val="28"/>
                <w:szCs w:val="28"/>
              </w:rPr>
            </w:pPr>
          </w:p>
          <w:p w:rsidR="008F6C6D" w:rsidRDefault="008F6C6D" w:rsidP="004C511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Choose</w:t>
            </w:r>
          </w:p>
          <w:p w:rsidR="00935310" w:rsidRDefault="00935310" w:rsidP="004C511F">
            <w:pPr>
              <w:spacing w:after="0" w:line="240" w:lineRule="auto"/>
              <w:rPr>
                <w:sz w:val="28"/>
                <w:szCs w:val="28"/>
              </w:rPr>
            </w:pPr>
          </w:p>
          <w:p w:rsidR="008F6C6D" w:rsidRPr="00EC691C" w:rsidRDefault="008F6C6D" w:rsidP="004C511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Identify</w:t>
            </w:r>
          </w:p>
          <w:p w:rsidR="004C511F" w:rsidRPr="00EC691C" w:rsidRDefault="004C511F" w:rsidP="004C511F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4C511F" w:rsidRPr="00EC691C" w:rsidTr="004C511F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11F" w:rsidRPr="00EC691C" w:rsidRDefault="004C511F" w:rsidP="004C51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  <w:r w:rsidR="008F6C6D">
              <w:rPr>
                <w:b/>
                <w:sz w:val="28"/>
                <w:szCs w:val="28"/>
              </w:rPr>
              <w:t xml:space="preserve">  With guidance and support from adults, demonstrate understanding of word relationships and nuances and word meanings.</w:t>
            </w:r>
          </w:p>
          <w:p w:rsidR="004C511F" w:rsidRPr="00EC691C" w:rsidRDefault="004C511F" w:rsidP="004C511F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4C511F" w:rsidRPr="00EC691C" w:rsidTr="004C511F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11F" w:rsidRPr="00EC691C" w:rsidRDefault="004C511F" w:rsidP="004C51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UNWRAPPED STANDARD:</w:t>
            </w:r>
          </w:p>
          <w:p w:rsidR="008F6C6D" w:rsidRPr="008F6C6D" w:rsidRDefault="008F6C6D" w:rsidP="008F6C6D">
            <w:pPr>
              <w:spacing w:after="0" w:line="240" w:lineRule="auto"/>
              <w:rPr>
                <w:b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highlight w:val="yellow"/>
              </w:rPr>
              <w:t>De</w:t>
            </w:r>
            <w:r w:rsidRPr="008F6C6D">
              <w:rPr>
                <w:sz w:val="28"/>
                <w:szCs w:val="28"/>
                <w:highlight w:val="yellow"/>
              </w:rPr>
              <w:t>monstrate understand</w:t>
            </w:r>
            <w:r>
              <w:rPr>
                <w:sz w:val="28"/>
                <w:szCs w:val="28"/>
              </w:rPr>
              <w:t xml:space="preserve">  </w:t>
            </w:r>
            <w:r w:rsidRPr="008F6C6D">
              <w:rPr>
                <w:b/>
                <w:sz w:val="28"/>
                <w:szCs w:val="28"/>
                <w:u w:val="single"/>
              </w:rPr>
              <w:t>understanding of word relationships and nuances an</w:t>
            </w:r>
            <w:r>
              <w:rPr>
                <w:b/>
                <w:sz w:val="28"/>
                <w:szCs w:val="28"/>
                <w:u w:val="single"/>
              </w:rPr>
              <w:t xml:space="preserve">d </w:t>
            </w:r>
            <w:r>
              <w:rPr>
                <w:b/>
                <w:sz w:val="28"/>
                <w:szCs w:val="28"/>
                <w:u w:val="single"/>
              </w:rPr>
              <w:lastRenderedPageBreak/>
              <w:t xml:space="preserve">word </w:t>
            </w:r>
            <w:r w:rsidRPr="008F6C6D">
              <w:rPr>
                <w:b/>
                <w:sz w:val="28"/>
                <w:szCs w:val="28"/>
                <w:u w:val="single"/>
              </w:rPr>
              <w:t>meanings.</w:t>
            </w:r>
          </w:p>
          <w:p w:rsidR="004C511F" w:rsidRPr="00EC691C" w:rsidRDefault="004C511F" w:rsidP="004C511F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4C511F" w:rsidRPr="00EC691C" w:rsidTr="004C511F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11F" w:rsidRPr="00EC691C" w:rsidRDefault="004C511F" w:rsidP="004C51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lastRenderedPageBreak/>
              <w:t>CONCEPTS and CONTENT:</w:t>
            </w:r>
          </w:p>
          <w:p w:rsidR="004C511F" w:rsidRPr="00EC691C" w:rsidRDefault="004C511F" w:rsidP="004C511F">
            <w:pPr>
              <w:spacing w:after="0" w:line="240" w:lineRule="auto"/>
              <w:rPr>
                <w:sz w:val="28"/>
                <w:szCs w:val="28"/>
              </w:rPr>
            </w:pPr>
          </w:p>
          <w:p w:rsidR="008F6C6D" w:rsidRDefault="008F6C6D" w:rsidP="008F6C6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Words in categories to gain a sense of the concepts the categories represent</w:t>
            </w:r>
          </w:p>
          <w:p w:rsidR="008F6C6D" w:rsidRDefault="008F6C6D" w:rsidP="008F6C6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Words by category and by one or more key attributes</w:t>
            </w:r>
          </w:p>
          <w:p w:rsidR="008F6C6D" w:rsidRDefault="008F6C6D" w:rsidP="008F6C6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Real – life connections between words and their use</w:t>
            </w:r>
          </w:p>
          <w:p w:rsidR="008F6C6D" w:rsidRPr="00EC691C" w:rsidRDefault="008F6C6D" w:rsidP="008F6C6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Shades of meaning among verbs differing in manner and adjectives differing in intensity by defining or choosing them or by acting out the meaning.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11F" w:rsidRPr="00EC691C" w:rsidRDefault="004C511F" w:rsidP="004C51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4C511F" w:rsidRPr="00EC691C" w:rsidRDefault="004C511F" w:rsidP="004C511F">
            <w:pPr>
              <w:spacing w:after="0" w:line="240" w:lineRule="auto"/>
              <w:rPr>
                <w:sz w:val="28"/>
                <w:szCs w:val="28"/>
              </w:rPr>
            </w:pPr>
          </w:p>
          <w:p w:rsidR="004C511F" w:rsidRDefault="008F6C6D" w:rsidP="004C511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Demonstrate </w:t>
            </w:r>
          </w:p>
          <w:p w:rsidR="00935310" w:rsidRDefault="00935310" w:rsidP="004C511F">
            <w:pPr>
              <w:spacing w:after="0" w:line="240" w:lineRule="auto"/>
              <w:rPr>
                <w:sz w:val="28"/>
                <w:szCs w:val="28"/>
              </w:rPr>
            </w:pPr>
          </w:p>
          <w:p w:rsidR="008F6C6D" w:rsidRDefault="008F6C6D" w:rsidP="004C511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Understand</w:t>
            </w:r>
          </w:p>
          <w:p w:rsidR="00935310" w:rsidRDefault="00935310" w:rsidP="004C511F">
            <w:pPr>
              <w:spacing w:after="0" w:line="240" w:lineRule="auto"/>
              <w:rPr>
                <w:sz w:val="28"/>
                <w:szCs w:val="28"/>
              </w:rPr>
            </w:pPr>
          </w:p>
          <w:p w:rsidR="008F6C6D" w:rsidRDefault="008F6C6D" w:rsidP="004C511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Sort</w:t>
            </w:r>
          </w:p>
          <w:p w:rsidR="00935310" w:rsidRDefault="00935310" w:rsidP="004C511F">
            <w:pPr>
              <w:spacing w:after="0" w:line="240" w:lineRule="auto"/>
              <w:rPr>
                <w:sz w:val="28"/>
                <w:szCs w:val="28"/>
              </w:rPr>
            </w:pPr>
          </w:p>
          <w:p w:rsidR="008F6C6D" w:rsidRDefault="008F6C6D" w:rsidP="004C511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Define</w:t>
            </w:r>
          </w:p>
          <w:p w:rsidR="00935310" w:rsidRDefault="00935310" w:rsidP="004C511F">
            <w:pPr>
              <w:spacing w:after="0" w:line="240" w:lineRule="auto"/>
              <w:rPr>
                <w:sz w:val="28"/>
                <w:szCs w:val="28"/>
              </w:rPr>
            </w:pPr>
          </w:p>
          <w:p w:rsidR="008F6C6D" w:rsidRDefault="008F6C6D" w:rsidP="004C511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Identify</w:t>
            </w:r>
          </w:p>
          <w:p w:rsidR="00935310" w:rsidRDefault="00935310" w:rsidP="004C511F">
            <w:pPr>
              <w:spacing w:after="0" w:line="240" w:lineRule="auto"/>
              <w:rPr>
                <w:sz w:val="28"/>
                <w:szCs w:val="28"/>
              </w:rPr>
            </w:pPr>
          </w:p>
          <w:p w:rsidR="008F6C6D" w:rsidRPr="00EC691C" w:rsidRDefault="008F6C6D" w:rsidP="004C511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Distinguish</w:t>
            </w:r>
          </w:p>
          <w:p w:rsidR="004C511F" w:rsidRPr="00EC691C" w:rsidRDefault="004C511F" w:rsidP="004C511F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4C511F" w:rsidRPr="00EC691C" w:rsidTr="004C511F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11F" w:rsidRPr="00EC691C" w:rsidRDefault="004C511F" w:rsidP="004C51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  <w:r w:rsidR="008F6C6D">
              <w:rPr>
                <w:b/>
                <w:sz w:val="28"/>
                <w:szCs w:val="28"/>
              </w:rPr>
              <w:t xml:space="preserve">  Use words and phrases acquired through conversations, reading and being read to, responding to texts, including using frequently occurring conjunctions to signal simple relationships (e.g. because)</w:t>
            </w:r>
          </w:p>
          <w:p w:rsidR="004C511F" w:rsidRPr="00EC691C" w:rsidRDefault="004C511F" w:rsidP="004C511F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4C511F" w:rsidRPr="00EC691C" w:rsidTr="004C511F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11F" w:rsidRPr="00EC691C" w:rsidRDefault="004C511F" w:rsidP="004C51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UNWRAPPED STANDARD:</w:t>
            </w:r>
          </w:p>
          <w:p w:rsidR="00935310" w:rsidRPr="00935310" w:rsidRDefault="008F6C6D" w:rsidP="00935310">
            <w:pPr>
              <w:spacing w:after="0" w:line="240" w:lineRule="auto"/>
              <w:rPr>
                <w:b/>
                <w:sz w:val="28"/>
                <w:szCs w:val="28"/>
                <w:u w:val="single"/>
              </w:rPr>
            </w:pPr>
            <w:r w:rsidRPr="008F6C6D">
              <w:rPr>
                <w:sz w:val="28"/>
                <w:szCs w:val="28"/>
                <w:highlight w:val="yellow"/>
              </w:rPr>
              <w:t>Use</w:t>
            </w:r>
            <w:r w:rsidR="00935310">
              <w:rPr>
                <w:sz w:val="28"/>
                <w:szCs w:val="28"/>
                <w:highlight w:val="yellow"/>
              </w:rPr>
              <w:t>,</w:t>
            </w:r>
            <w:r w:rsidRPr="008F6C6D">
              <w:rPr>
                <w:sz w:val="28"/>
                <w:szCs w:val="28"/>
                <w:highlight w:val="yellow"/>
              </w:rPr>
              <w:t xml:space="preserve"> acquire</w:t>
            </w:r>
            <w:r w:rsidR="00935310">
              <w:rPr>
                <w:sz w:val="28"/>
                <w:szCs w:val="28"/>
                <w:highlight w:val="yellow"/>
              </w:rPr>
              <w:t>,</w:t>
            </w:r>
            <w:r w:rsidRPr="008F6C6D">
              <w:rPr>
                <w:sz w:val="28"/>
                <w:szCs w:val="28"/>
                <w:highlight w:val="yellow"/>
              </w:rPr>
              <w:t xml:space="preserve"> read</w:t>
            </w:r>
            <w:r w:rsidR="00935310">
              <w:rPr>
                <w:sz w:val="28"/>
                <w:szCs w:val="28"/>
                <w:highlight w:val="yellow"/>
              </w:rPr>
              <w:t>.</w:t>
            </w:r>
            <w:r w:rsidRPr="008F6C6D">
              <w:rPr>
                <w:sz w:val="28"/>
                <w:szCs w:val="28"/>
                <w:highlight w:val="yellow"/>
              </w:rPr>
              <w:t xml:space="preserve"> respond</w:t>
            </w:r>
            <w:r>
              <w:rPr>
                <w:sz w:val="28"/>
                <w:szCs w:val="28"/>
              </w:rPr>
              <w:t xml:space="preserve"> </w:t>
            </w:r>
            <w:r w:rsidR="00935310">
              <w:rPr>
                <w:sz w:val="28"/>
                <w:szCs w:val="28"/>
              </w:rPr>
              <w:t xml:space="preserve">  </w:t>
            </w:r>
            <w:r w:rsidR="00935310" w:rsidRPr="00935310">
              <w:rPr>
                <w:b/>
                <w:sz w:val="28"/>
                <w:szCs w:val="28"/>
                <w:u w:val="single"/>
              </w:rPr>
              <w:t>responding to texts, including using frequently occurring conjunctions to signal simple relationships (e.g. because)</w:t>
            </w:r>
          </w:p>
          <w:p w:rsidR="004C511F" w:rsidRPr="00EC691C" w:rsidRDefault="004C511F" w:rsidP="004C511F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4C511F" w:rsidRPr="00EC691C" w:rsidTr="00935310">
        <w:trPr>
          <w:trHeight w:val="3563"/>
        </w:trPr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11F" w:rsidRPr="00EC691C" w:rsidRDefault="004C511F" w:rsidP="004C51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4C511F" w:rsidRPr="00EC691C" w:rsidRDefault="004C511F" w:rsidP="004C511F">
            <w:pPr>
              <w:spacing w:after="0" w:line="240" w:lineRule="auto"/>
              <w:rPr>
                <w:sz w:val="28"/>
                <w:szCs w:val="28"/>
              </w:rPr>
            </w:pPr>
          </w:p>
          <w:p w:rsidR="004C511F" w:rsidRDefault="00935310" w:rsidP="0093531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Phrases</w:t>
            </w:r>
          </w:p>
          <w:p w:rsidR="00935310" w:rsidRDefault="00935310" w:rsidP="0093531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Conversations</w:t>
            </w:r>
          </w:p>
          <w:p w:rsidR="00935310" w:rsidRDefault="00935310" w:rsidP="0093531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Text</w:t>
            </w:r>
          </w:p>
          <w:p w:rsidR="00935310" w:rsidRDefault="00935310" w:rsidP="0093531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Conjunctions</w:t>
            </w:r>
          </w:p>
          <w:p w:rsidR="00935310" w:rsidRDefault="00935310" w:rsidP="0093531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Words</w:t>
            </w:r>
          </w:p>
          <w:p w:rsidR="00935310" w:rsidRPr="00EC691C" w:rsidRDefault="00935310" w:rsidP="0093531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Being read to 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11F" w:rsidRPr="00EC691C" w:rsidRDefault="004C511F" w:rsidP="004C51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4C511F" w:rsidRPr="00EC691C" w:rsidRDefault="004C511F" w:rsidP="004C511F">
            <w:pPr>
              <w:spacing w:after="0" w:line="240" w:lineRule="auto"/>
              <w:rPr>
                <w:sz w:val="28"/>
                <w:szCs w:val="28"/>
              </w:rPr>
            </w:pPr>
          </w:p>
          <w:p w:rsidR="004C511F" w:rsidRDefault="00935310" w:rsidP="004C511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Use</w:t>
            </w:r>
          </w:p>
          <w:p w:rsidR="00935310" w:rsidRDefault="00935310" w:rsidP="004C511F">
            <w:pPr>
              <w:spacing w:after="0" w:line="240" w:lineRule="auto"/>
              <w:rPr>
                <w:sz w:val="28"/>
                <w:szCs w:val="28"/>
              </w:rPr>
            </w:pPr>
          </w:p>
          <w:p w:rsidR="00935310" w:rsidRDefault="00935310" w:rsidP="004C511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Acquire</w:t>
            </w:r>
          </w:p>
          <w:p w:rsidR="00935310" w:rsidRDefault="00935310" w:rsidP="004C511F">
            <w:pPr>
              <w:spacing w:after="0" w:line="240" w:lineRule="auto"/>
              <w:rPr>
                <w:sz w:val="28"/>
                <w:szCs w:val="28"/>
              </w:rPr>
            </w:pPr>
          </w:p>
          <w:p w:rsidR="00935310" w:rsidRDefault="00935310" w:rsidP="004C511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Read</w:t>
            </w:r>
          </w:p>
          <w:p w:rsidR="00935310" w:rsidRDefault="00935310" w:rsidP="004C511F">
            <w:pPr>
              <w:spacing w:after="0" w:line="240" w:lineRule="auto"/>
              <w:rPr>
                <w:sz w:val="28"/>
                <w:szCs w:val="28"/>
              </w:rPr>
            </w:pPr>
          </w:p>
          <w:p w:rsidR="00935310" w:rsidRPr="00EC691C" w:rsidRDefault="00935310" w:rsidP="004C511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Respond</w:t>
            </w:r>
          </w:p>
          <w:p w:rsidR="004C511F" w:rsidRPr="00EC691C" w:rsidRDefault="004C511F" w:rsidP="004C511F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EC691C" w:rsidRDefault="00EC691C" w:rsidP="00EC691C">
      <w:pPr>
        <w:jc w:val="center"/>
      </w:pPr>
    </w:p>
    <w:sectPr w:rsidR="00EC69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B4926"/>
    <w:multiLevelType w:val="hybridMultilevel"/>
    <w:tmpl w:val="016AB51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7757E8"/>
    <w:multiLevelType w:val="hybridMultilevel"/>
    <w:tmpl w:val="232825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B7B0427"/>
    <w:multiLevelType w:val="hybridMultilevel"/>
    <w:tmpl w:val="DC2AE9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0A437E"/>
    <w:multiLevelType w:val="hybridMultilevel"/>
    <w:tmpl w:val="DFD450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7E6E16"/>
    <w:multiLevelType w:val="hybridMultilevel"/>
    <w:tmpl w:val="3B6E5E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1702B8A"/>
    <w:multiLevelType w:val="hybridMultilevel"/>
    <w:tmpl w:val="246E1B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053153F"/>
    <w:multiLevelType w:val="hybridMultilevel"/>
    <w:tmpl w:val="A8DA32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8A8"/>
    <w:rsid w:val="000808A8"/>
    <w:rsid w:val="00263672"/>
    <w:rsid w:val="00444FC1"/>
    <w:rsid w:val="004C511F"/>
    <w:rsid w:val="008F6C6D"/>
    <w:rsid w:val="00935310"/>
    <w:rsid w:val="00BB0FB5"/>
    <w:rsid w:val="00EC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691C"/>
    <w:pPr>
      <w:ind w:left="720"/>
      <w:contextualSpacing/>
    </w:pPr>
  </w:style>
  <w:style w:type="table" w:styleId="TableGrid">
    <w:name w:val="Table Grid"/>
    <w:basedOn w:val="TableNormal"/>
    <w:uiPriority w:val="59"/>
    <w:rsid w:val="00EC69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691C"/>
    <w:pPr>
      <w:ind w:left="720"/>
      <w:contextualSpacing/>
    </w:pPr>
  </w:style>
  <w:style w:type="table" w:styleId="TableGrid">
    <w:name w:val="Table Grid"/>
    <w:basedOn w:val="TableNormal"/>
    <w:uiPriority w:val="59"/>
    <w:rsid w:val="00EC69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7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A~1\AppData\Local\Temp\Standards+Unwrapped%2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Standards+Unwrapped 2</Template>
  <TotalTime>0</TotalTime>
  <Pages>3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Standards Unwrapped:  L</vt:lpstr>
    </vt:vector>
  </TitlesOfParts>
  <Company>Toshiba</Company>
  <LinksUpToDate>false</LinksUpToDate>
  <CharactersWithSpaces>3308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Standards Unwrapped:  L</dc:title>
  <dc:creator>angelastockman</dc:creator>
  <cp:lastModifiedBy>angelastockman</cp:lastModifiedBy>
  <cp:revision>1</cp:revision>
  <dcterms:created xsi:type="dcterms:W3CDTF">2011-07-13T00:18:00Z</dcterms:created>
  <dcterms:modified xsi:type="dcterms:W3CDTF">2011-07-13T00:18:00Z</dcterms:modified>
</cp:coreProperties>
</file>